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54A0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A3CEB">
        <w:trPr>
          <w:trHeight w:val="478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A3CE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7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5A3CEB" w:rsidRDefault="005A3CEB" w:rsidP="005A3CEB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A3CEB"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น.ส.สุทิศา  จั่นมุกดา</w:t>
            </w:r>
          </w:p>
          <w:p w:rsidR="005A3CEB" w:rsidRDefault="005A3CEB" w:rsidP="005A3CEB">
            <w:pPr>
              <w:ind w:firstLine="1902"/>
            </w:pPr>
            <w:r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ส.จุฑาพร  เทพพัตรา </w:t>
            </w:r>
          </w:p>
          <w:p w:rsidR="005A3CEB" w:rsidRDefault="005A3CEB" w:rsidP="005A3CEB">
            <w:pPr>
              <w:ind w:firstLine="1902"/>
            </w:pPr>
            <w:r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5A3CEB" w:rsidRPr="005A3CEB" w:rsidRDefault="005A3CEB" w:rsidP="005A3CEB">
            <w:pPr>
              <w:ind w:firstLine="1902"/>
              <w:rPr>
                <w:cs/>
              </w:rPr>
            </w:pPr>
            <w:r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02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5323</w:t>
            </w:r>
          </w:p>
          <w:p w:rsidR="005A3CEB" w:rsidRDefault="005A3CEB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DB57D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02-610-5339</w:t>
            </w:r>
          </w:p>
          <w:p w:rsidR="005A3CEB" w:rsidRDefault="005A3CEB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DB57D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02-610-5301</w:t>
            </w:r>
          </w:p>
          <w:p w:rsidR="005A3CEB" w:rsidRPr="003B7C5A" w:rsidRDefault="005A3CEB" w:rsidP="00DB57DF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DB57D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02-610-5331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5A3CEB" w:rsidRDefault="002F054A" w:rsidP="005A3CE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B57D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  <w:r w:rsidR="005A3CEB"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น.ส.วชรพรรณ  มีชัย</w:t>
            </w:r>
          </w:p>
          <w:p w:rsidR="005A3CEB" w:rsidRDefault="00DB57DF" w:rsidP="00026926">
            <w:pPr>
              <w:ind w:firstLine="1476"/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5A3CEB"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น.ส.กมลวรรณ  อุยโต</w:t>
            </w:r>
          </w:p>
          <w:p w:rsidR="005A3CEB" w:rsidRDefault="00DB57DF" w:rsidP="00026926">
            <w:pPr>
              <w:ind w:firstLine="1476"/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5A3CEB"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น.ส.วรรณี  ศิริรัตน์</w:t>
            </w:r>
          </w:p>
          <w:p w:rsidR="005A3CEB" w:rsidRDefault="00DB57DF" w:rsidP="00026926">
            <w:pPr>
              <w:ind w:firstLine="1476"/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5A3CEB"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ว่าที่ร้อยตรีโสภณ  งอกอ่อน  </w:t>
            </w:r>
          </w:p>
          <w:p w:rsidR="006C7B37" w:rsidRPr="005A3CEB" w:rsidRDefault="00DB57DF" w:rsidP="00026926">
            <w:pPr>
              <w:ind w:firstLine="1476"/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5A3CEB" w:rsidRPr="007F2A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นางนภาทิพย์  ภักดีเจริญ  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269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5320</w:t>
            </w:r>
          </w:p>
          <w:p w:rsidR="005A3CEB" w:rsidRDefault="005A3CEB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269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5336</w:t>
            </w:r>
          </w:p>
          <w:p w:rsidR="005A3CEB" w:rsidRDefault="005A3CEB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269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5318</w:t>
            </w:r>
          </w:p>
          <w:p w:rsidR="005A3CEB" w:rsidRDefault="005A3CEB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269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5318</w:t>
            </w:r>
          </w:p>
          <w:p w:rsidR="005A3CEB" w:rsidRPr="00335345" w:rsidRDefault="005A3CEB" w:rsidP="00DB57D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269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B57D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095707">
        <w:trPr>
          <w:gridAfter w:val="1"/>
          <w:wAfter w:w="6" w:type="dxa"/>
          <w:trHeight w:val="3336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26926" w:rsidRPr="009842C4" w:rsidRDefault="006C7B37" w:rsidP="00026926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026926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="00026926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="00026926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026926" w:rsidRPr="009842C4" w:rsidRDefault="00026926" w:rsidP="00026926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026926" w:rsidRPr="009842C4" w:rsidRDefault="00026926" w:rsidP="00026926">
            <w:pPr>
              <w:pStyle w:val="ListParagraph"/>
              <w:tabs>
                <w:tab w:val="left" w:pos="1260"/>
                <w:tab w:val="left" w:pos="1560"/>
                <w:tab w:val="left" w:pos="1701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ระบบฐานข้อมูล/สารสนเทศ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026926" w:rsidRDefault="00026926" w:rsidP="00026926">
            <w:pPr>
              <w:pStyle w:val="ListParagraph"/>
              <w:tabs>
                <w:tab w:val="left" w:pos="1260"/>
                <w:tab w:val="left" w:pos="1560"/>
                <w:tab w:val="left" w:pos="170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26926" w:rsidRPr="003B7C5A" w:rsidTr="0009777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6926" w:rsidRPr="00F108FD" w:rsidRDefault="00026926" w:rsidP="0002692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6926" w:rsidRPr="009842C4" w:rsidRDefault="00026926" w:rsidP="0002692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026926" w:rsidRPr="003B7C5A" w:rsidTr="0009777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6926" w:rsidRPr="00F108FD" w:rsidRDefault="00026926" w:rsidP="0002692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6926" w:rsidRPr="009842C4" w:rsidRDefault="00026926" w:rsidP="00026926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026926" w:rsidRPr="003B7C5A" w:rsidTr="0009777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6926" w:rsidRPr="00F108FD" w:rsidRDefault="00026926" w:rsidP="0002692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6926" w:rsidRPr="009842C4" w:rsidRDefault="00026926" w:rsidP="00026926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B420B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มาตรฐานรายงานสถิติ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ของหน่วยงาน  จำนวน ...</w:t>
                  </w:r>
                  <w:r w:rsidR="0030482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 รายงาน</w:t>
                  </w:r>
                </w:p>
              </w:tc>
            </w:tr>
            <w:tr w:rsidR="00026926" w:rsidRPr="003B7C5A" w:rsidTr="0009777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6926" w:rsidRPr="00F108FD" w:rsidRDefault="00026926" w:rsidP="0002692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6926" w:rsidRPr="00B420B3" w:rsidRDefault="00026926" w:rsidP="0002692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420B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มีรายงานสถิติที่นำเสนอผู้บริหาร  จำนวน ....</w:t>
                  </w:r>
                  <w:r w:rsidR="0030482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B420B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 รายงาน</w:t>
                  </w:r>
                </w:p>
              </w:tc>
            </w:tr>
            <w:tr w:rsidR="00026926" w:rsidRPr="003B7C5A" w:rsidTr="0009777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6926" w:rsidRPr="00F108FD" w:rsidRDefault="00026926" w:rsidP="0002692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6926" w:rsidRPr="00004F15" w:rsidRDefault="00026926" w:rsidP="00026926">
                  <w:pPr>
                    <w:tabs>
                      <w:tab w:val="left" w:pos="1418"/>
                      <w:tab w:val="left" w:pos="2127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อย่างน้อย 1 รายงาน </w:t>
                  </w:r>
                </w:p>
                <w:p w:rsidR="00026926" w:rsidRPr="009842C4" w:rsidRDefault="00026926" w:rsidP="00026926">
                  <w:pPr>
                    <w:tabs>
                      <w:tab w:val="left" w:pos="1418"/>
                      <w:tab w:val="left" w:pos="2127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026926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026926" w:rsidRPr="009842C4" w:rsidRDefault="00026926" w:rsidP="0002692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:rsidR="00026926" w:rsidRPr="008D2875" w:rsidRDefault="00026926" w:rsidP="00026926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28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026926" w:rsidRPr="008D2875" w:rsidRDefault="00026926" w:rsidP="00026926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8D287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6926" w:rsidRDefault="00EB49AF" w:rsidP="0002692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</w:p>
                <w:p w:rsidR="00EB49AF" w:rsidRDefault="00EB49AF" w:rsidP="0002692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6926" w:rsidRDefault="00EB49AF" w:rsidP="0002692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6926" w:rsidRDefault="00EB49AF" w:rsidP="0002692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0.600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C452B" w:rsidRDefault="005A68F9" w:rsidP="005A68F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048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สำนักฯ </w:t>
            </w:r>
            <w:r w:rsidR="00BC452B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มีการประชุม</w:t>
            </w:r>
            <w:r w:rsidR="00BC452B"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ทบทวน</w:t>
            </w:r>
            <w:r w:rsidR="0030482C"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สรุปผลการวิเคราะห์ความต้องการสารสนเทศสำหรับการปฏิบัติงานและผู้บริหาร</w:t>
            </w:r>
            <w:r w:rsidR="003048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โดยสรุปได้ดังนี้</w:t>
            </w:r>
          </w:p>
          <w:p w:rsidR="0030482C" w:rsidRDefault="005A68F9" w:rsidP="005A68F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048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- </w:t>
            </w:r>
            <w:r w:rsidR="0030482C">
              <w:rPr>
                <w:rFonts w:ascii="TH SarabunPSK" w:hAnsi="TH SarabunPSK" w:cs="TH SarabunPSK"/>
                <w:sz w:val="30"/>
                <w:szCs w:val="30"/>
                <w:cs/>
              </w:rPr>
              <w:t>ได้</w:t>
            </w:r>
            <w:r w:rsidR="0030482C"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มาตรฐาน</w:t>
            </w:r>
            <w:r w:rsidR="0030482C" w:rsidRPr="00B420B3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รายงานสถิติ</w:t>
            </w:r>
            <w:r w:rsidR="0030482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ของหน่วยงาน  จำนวน </w:t>
            </w:r>
            <w:r w:rsidR="0030482C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30482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</w:t>
            </w:r>
            <w:r w:rsidR="003048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คือ</w:t>
            </w:r>
          </w:p>
          <w:p w:rsidR="0030482C" w:rsidRPr="005A68F9" w:rsidRDefault="0030482C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68F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</w:t>
            </w:r>
            <w:r w:rsidR="005A68F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รายงานสถิติโครงการพัฒนาศักยภาพนักวิจัยด้านยุทโธปกรณ์เพื่อเพิ่มศักยภาพของกองทัพและ </w:t>
            </w:r>
          </w:p>
          <w:p w:rsidR="0030482C" w:rsidRPr="005A68F9" w:rsidRDefault="0030482C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การป้องกันประเทศ  </w:t>
            </w:r>
          </w:p>
          <w:p w:rsidR="0030482C" w:rsidRPr="005A68F9" w:rsidRDefault="0030482C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2</w:t>
            </w: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>. รายงานสถิติโครงการส่งเสริมให้บุคลากรวิจัยในสถาบันอุดมศึกษาไปปฏิบัติงานเพื่อแก้ไขปัญหา</w:t>
            </w:r>
          </w:p>
          <w:p w:rsidR="0030482C" w:rsidRPr="005A68F9" w:rsidRDefault="0030482C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และเพิ่มขีดความสามารถในการผลิตให้กับภาคอุตสาหกรรม (</w:t>
            </w:r>
            <w:r w:rsidRPr="005A68F9">
              <w:rPr>
                <w:rFonts w:ascii="TH SarabunPSK" w:hAnsi="TH SarabunPSK" w:cs="TH SarabunPSK"/>
                <w:sz w:val="32"/>
                <w:szCs w:val="32"/>
              </w:rPr>
              <w:t>Talent Mobility</w:t>
            </w: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5A68F9" w:rsidRDefault="0030482C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3</w:t>
            </w: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รายงานสถิติจำนวนผู้รับทุนต่าง ๆ  </w:t>
            </w:r>
          </w:p>
          <w:p w:rsidR="0030482C" w:rsidRPr="005A68F9" w:rsidRDefault="005A68F9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30482C" w:rsidRPr="005A68F9">
              <w:rPr>
                <w:rFonts w:ascii="TH SarabunPSK" w:hAnsi="TH SarabunPSK" w:cs="TH SarabunPSK"/>
                <w:sz w:val="32"/>
                <w:szCs w:val="32"/>
                <w:cs/>
              </w:rPr>
              <w:t>- ได้รายงานสถิตินำเสนอผู้บริหาร จำนวน ๒ เรื่อง คือ</w:t>
            </w:r>
          </w:p>
          <w:p w:rsidR="0030482C" w:rsidRPr="005A68F9" w:rsidRDefault="0030482C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1</w:t>
            </w: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การเข้าสู่ตำแหน่งทางวิชาการของข้าราชการพลเรือนในสถาบันอุดมศึกษา           </w:t>
            </w:r>
          </w:p>
          <w:p w:rsidR="0030482C" w:rsidRPr="005A68F9" w:rsidRDefault="0030482C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2</w:t>
            </w: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การเสนอขอโปรดเกล้าฯ แต่งตั้งนายกสภาสถาบันอุดมศึกษา กรรมการสภาสถาบันอุดมศึกษา    </w:t>
            </w:r>
          </w:p>
          <w:p w:rsidR="000A5220" w:rsidRPr="00487609" w:rsidRDefault="0030482C" w:rsidP="0030482C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68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และอธิการบดีสถาบันอุดมศึกษา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8F744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8F744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563BBF" w:rsidRDefault="00563BBF" w:rsidP="00BC4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048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BC452B">
              <w:rPr>
                <w:rFonts w:ascii="TH SarabunPSK" w:hAnsi="TH SarabunPSK" w:cs="TH SarabunPSK" w:hint="cs"/>
                <w:sz w:val="30"/>
                <w:szCs w:val="30"/>
                <w:cs/>
              </w:rPr>
              <w:t>บันทึกแจ้งผู้อำนวยการกลุ่มรับทราบผลการประชุมทบทวน</w:t>
            </w:r>
            <w:r w:rsidR="00BC452B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และเลือกข้อมูลสารสนเทศของแต่ละกลุ่มงานเพื่อนำมาจัดทำเป็นมาตรฐานรายงานสถิติของหน่วยงาน และรายงานสถิตินำเสนอผู้บริหาร</w:t>
            </w:r>
          </w:p>
          <w:p w:rsidR="0030482C" w:rsidRPr="00563BBF" w:rsidRDefault="00563BBF" w:rsidP="00BC452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30482C">
              <w:rPr>
                <w:rFonts w:ascii="TH SarabunPSK" w:hAnsi="TH SarabunPSK" w:cs="TH SarabunPSK" w:hint="cs"/>
                <w:sz w:val="32"/>
                <w:szCs w:val="32"/>
                <w:cs/>
              </w:rPr>
              <w:t>- ข้อมูลรายงานสถิติของสำนักฯ และข้อมูลรายงานสถิติที่นำเสนอผู้บริหาร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D2875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F79" w:rsidRDefault="00586F79">
      <w:r>
        <w:separator/>
      </w:r>
    </w:p>
  </w:endnote>
  <w:endnote w:type="continuationSeparator" w:id="0">
    <w:p w:rsidR="00586F79" w:rsidRDefault="0058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F79" w:rsidRDefault="00586F79">
      <w:r>
        <w:separator/>
      </w:r>
    </w:p>
  </w:footnote>
  <w:footnote w:type="continuationSeparator" w:id="0">
    <w:p w:rsidR="00586F79" w:rsidRDefault="00586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8D28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8D28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26926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0482C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47F59"/>
    <w:rsid w:val="00563BBF"/>
    <w:rsid w:val="0057115A"/>
    <w:rsid w:val="005725B6"/>
    <w:rsid w:val="0058298B"/>
    <w:rsid w:val="00586F79"/>
    <w:rsid w:val="00596721"/>
    <w:rsid w:val="005A3CEB"/>
    <w:rsid w:val="005A68F9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94B4B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844C9"/>
    <w:rsid w:val="008A4E84"/>
    <w:rsid w:val="008D27EB"/>
    <w:rsid w:val="008D2875"/>
    <w:rsid w:val="008E45ED"/>
    <w:rsid w:val="008E67FD"/>
    <w:rsid w:val="008F2F4D"/>
    <w:rsid w:val="008F7444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2B"/>
    <w:rsid w:val="00BC4597"/>
    <w:rsid w:val="00BC5E9D"/>
    <w:rsid w:val="00BC746C"/>
    <w:rsid w:val="00C05ABF"/>
    <w:rsid w:val="00C06017"/>
    <w:rsid w:val="00C54A01"/>
    <w:rsid w:val="00C6134E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B57DF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B49AF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1A33D0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E2F1C-9776-4F20-83F1-D1BDA86FB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6</cp:revision>
  <cp:lastPrinted>2018-04-05T01:06:00Z</cp:lastPrinted>
  <dcterms:created xsi:type="dcterms:W3CDTF">2019-05-16T03:33:00Z</dcterms:created>
  <dcterms:modified xsi:type="dcterms:W3CDTF">2019-06-11T09:26:00Z</dcterms:modified>
</cp:coreProperties>
</file>